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1734F6" w14:textId="29CE869C" w:rsidR="00516778" w:rsidRPr="00B266B0" w:rsidRDefault="00516778" w:rsidP="00516778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10438726"/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25bis</w:t>
      </w:r>
      <w:r w:rsidRPr="00B266B0">
        <w:rPr>
          <w:bCs/>
          <w:noProof w:val="0"/>
          <w:sz w:val="24"/>
          <w:szCs w:val="24"/>
        </w:rPr>
        <w:tab/>
      </w:r>
      <w:r w:rsidR="003C5128" w:rsidRPr="003C5128">
        <w:rPr>
          <w:bCs/>
          <w:noProof w:val="0"/>
          <w:sz w:val="24"/>
          <w:szCs w:val="24"/>
        </w:rPr>
        <w:t>R3-245607</w:t>
      </w:r>
    </w:p>
    <w:p w14:paraId="4857992F" w14:textId="77777777" w:rsidR="00516778" w:rsidRPr="00B1063A" w:rsidRDefault="00516778" w:rsidP="00516778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Hefei, China</w:t>
      </w:r>
      <w:r w:rsidRPr="00782170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 xml:space="preserve">14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18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October</w:t>
      </w:r>
      <w:r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4</w:t>
      </w:r>
    </w:p>
    <w:p w14:paraId="1145776F" w14:textId="77777777" w:rsidR="00215CCC" w:rsidRPr="007645EF" w:rsidRDefault="00215CCC" w:rsidP="00215CCC">
      <w:pPr>
        <w:rPr>
          <w:rFonts w:ascii="Calibri" w:hAnsi="Calibri" w:cs="Arial"/>
          <w:sz w:val="22"/>
          <w:szCs w:val="22"/>
        </w:rPr>
      </w:pPr>
    </w:p>
    <w:p w14:paraId="7007E374" w14:textId="613E38A5" w:rsidR="00215CCC" w:rsidRPr="00A85811" w:rsidRDefault="00215CCC" w:rsidP="00DD4EE5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Title:</w:t>
      </w:r>
      <w:r w:rsidRPr="007645EF">
        <w:rPr>
          <w:rFonts w:ascii="Calibri" w:hAnsi="Calibri" w:cs="Arial"/>
          <w:b/>
          <w:sz w:val="22"/>
          <w:szCs w:val="22"/>
        </w:rPr>
        <w:tab/>
      </w:r>
      <w:r w:rsidR="00DD4EE5">
        <w:rPr>
          <w:rFonts w:ascii="Calibri" w:hAnsi="Calibri" w:cs="Arial"/>
          <w:b/>
          <w:sz w:val="22"/>
          <w:szCs w:val="22"/>
        </w:rPr>
        <w:t xml:space="preserve">[Draft] LS on </w:t>
      </w:r>
      <w:r>
        <w:rPr>
          <w:rFonts w:ascii="Calibri" w:hAnsi="Calibri" w:cs="Arial"/>
          <w:b/>
          <w:sz w:val="22"/>
          <w:szCs w:val="22"/>
        </w:rPr>
        <w:t>New</w:t>
      </w:r>
      <w:r w:rsidR="00406DB2">
        <w:rPr>
          <w:rFonts w:ascii="Calibri" w:hAnsi="Calibri" w:cs="Arial"/>
          <w:b/>
          <w:sz w:val="22"/>
          <w:szCs w:val="22"/>
        </w:rPr>
        <w:t xml:space="preserve"> Energy Consumption Measurement for gNB-DU</w:t>
      </w:r>
    </w:p>
    <w:p w14:paraId="79ADCEB3" w14:textId="3A8C0534" w:rsidR="00215CCC" w:rsidRPr="007645EF" w:rsidRDefault="00215CCC" w:rsidP="00215CCC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Response to:</w:t>
      </w:r>
      <w:r w:rsidRPr="007645EF">
        <w:rPr>
          <w:rFonts w:ascii="Calibri" w:hAnsi="Calibri" w:cs="Arial"/>
          <w:bCs/>
          <w:sz w:val="22"/>
          <w:szCs w:val="22"/>
        </w:rPr>
        <w:tab/>
      </w:r>
    </w:p>
    <w:p w14:paraId="1BDFA915" w14:textId="076B1620" w:rsidR="00215CCC" w:rsidRPr="007645EF" w:rsidRDefault="00215CCC" w:rsidP="00215CCC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Release:</w:t>
      </w:r>
      <w:r w:rsidRPr="007645EF">
        <w:rPr>
          <w:rFonts w:ascii="Calibri" w:hAnsi="Calibri" w:cs="Arial"/>
          <w:bCs/>
          <w:sz w:val="22"/>
          <w:szCs w:val="22"/>
        </w:rPr>
        <w:tab/>
        <w:t>Release 1</w:t>
      </w:r>
      <w:r w:rsidR="000A63AB">
        <w:rPr>
          <w:rFonts w:ascii="Calibri" w:hAnsi="Calibri" w:cs="Arial"/>
          <w:bCs/>
          <w:sz w:val="22"/>
          <w:szCs w:val="22"/>
        </w:rPr>
        <w:t>9</w:t>
      </w:r>
    </w:p>
    <w:p w14:paraId="6E664E70" w14:textId="17D28935" w:rsidR="00215CCC" w:rsidRPr="000A06DE" w:rsidRDefault="00215CCC" w:rsidP="00215CCC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Work Item:</w:t>
      </w:r>
      <w:r w:rsidRPr="00CB1D05">
        <w:rPr>
          <w:rFonts w:ascii="Calibri" w:hAnsi="Calibri" w:cs="Arial"/>
          <w:b/>
          <w:sz w:val="22"/>
          <w:szCs w:val="22"/>
        </w:rPr>
        <w:tab/>
      </w:r>
      <w:r w:rsidR="00AF3B25" w:rsidRPr="00AF3B25">
        <w:rPr>
          <w:rFonts w:ascii="Calibri" w:hAnsi="Calibri" w:cs="Arial"/>
          <w:bCs/>
          <w:sz w:val="22"/>
          <w:szCs w:val="22"/>
        </w:rPr>
        <w:t>NR_AIML_NGRAN_enh-Core</w:t>
      </w:r>
    </w:p>
    <w:p w14:paraId="65DC0749" w14:textId="77777777" w:rsidR="00215CCC" w:rsidRPr="007645EF" w:rsidRDefault="00215CCC" w:rsidP="00215CCC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45106B3D" w14:textId="510F8112" w:rsidR="00215CCC" w:rsidRPr="0014613E" w:rsidRDefault="00215CCC" w:rsidP="00215CCC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14613E">
        <w:rPr>
          <w:rFonts w:ascii="Calibri" w:hAnsi="Calibri" w:cs="Arial"/>
          <w:b/>
          <w:sz w:val="22"/>
          <w:szCs w:val="22"/>
          <w:lang w:val="en-US"/>
        </w:rPr>
        <w:t>Source:</w:t>
      </w:r>
      <w:r w:rsidRPr="0014613E">
        <w:rPr>
          <w:rFonts w:ascii="Calibri" w:hAnsi="Calibri" w:cs="Arial"/>
          <w:bCs/>
          <w:sz w:val="22"/>
          <w:szCs w:val="22"/>
          <w:lang w:val="en-US"/>
        </w:rPr>
        <w:tab/>
      </w:r>
      <w:r w:rsidR="0014613E">
        <w:rPr>
          <w:rFonts w:ascii="Arial" w:hAnsi="Arial" w:cs="Arial"/>
          <w:bCs/>
          <w:color w:val="FF0000"/>
        </w:rPr>
        <w:t xml:space="preserve">Nokia [to be </w:t>
      </w:r>
      <w:r w:rsidRPr="0014613E">
        <w:rPr>
          <w:rFonts w:ascii="Arial" w:hAnsi="Arial" w:cs="Arial"/>
          <w:bCs/>
          <w:lang w:val="en-US"/>
        </w:rPr>
        <w:t>RAN3</w:t>
      </w:r>
      <w:r w:rsidR="00292074">
        <w:rPr>
          <w:rFonts w:ascii="Arial" w:hAnsi="Arial" w:cs="Arial"/>
          <w:bCs/>
          <w:color w:val="FF0000"/>
        </w:rPr>
        <w:t>]</w:t>
      </w:r>
    </w:p>
    <w:p w14:paraId="21EED655" w14:textId="77777777" w:rsidR="00215CCC" w:rsidRPr="008E2859" w:rsidRDefault="00215CCC" w:rsidP="00215CCC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8E2859">
        <w:rPr>
          <w:rFonts w:ascii="Calibri" w:hAnsi="Calibri" w:cs="Arial"/>
          <w:b/>
          <w:sz w:val="22"/>
          <w:szCs w:val="22"/>
          <w:lang w:val="en-US"/>
        </w:rPr>
        <w:t>To:</w:t>
      </w:r>
      <w:r w:rsidRPr="008E2859">
        <w:rPr>
          <w:rFonts w:ascii="Calibri" w:hAnsi="Calibri" w:cs="Arial"/>
          <w:bCs/>
          <w:sz w:val="22"/>
          <w:szCs w:val="22"/>
          <w:lang w:val="en-US"/>
        </w:rPr>
        <w:tab/>
        <w:t>SA5</w:t>
      </w:r>
    </w:p>
    <w:p w14:paraId="131D4A11" w14:textId="62C64C79" w:rsidR="00DD4EE5" w:rsidRPr="008E2859" w:rsidRDefault="00DD4EE5" w:rsidP="00215CCC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8E2859">
        <w:rPr>
          <w:rFonts w:ascii="Calibri" w:hAnsi="Calibri" w:cs="Arial"/>
          <w:b/>
          <w:sz w:val="22"/>
          <w:szCs w:val="22"/>
          <w:lang w:val="en-US"/>
        </w:rPr>
        <w:t>CC :</w:t>
      </w:r>
    </w:p>
    <w:p w14:paraId="600E419A" w14:textId="77777777" w:rsidR="00215CCC" w:rsidRPr="008E2859" w:rsidRDefault="00215CCC" w:rsidP="00215CCC">
      <w:pPr>
        <w:spacing w:after="60"/>
        <w:ind w:left="1985" w:hanging="1985"/>
        <w:rPr>
          <w:rFonts w:ascii="Calibri" w:hAnsi="Calibri" w:cs="Arial"/>
          <w:bCs/>
          <w:sz w:val="12"/>
          <w:szCs w:val="22"/>
          <w:lang w:val="en-US"/>
        </w:rPr>
      </w:pPr>
    </w:p>
    <w:p w14:paraId="1DF7AA8E" w14:textId="77777777" w:rsidR="00215CCC" w:rsidRPr="00215CCC" w:rsidRDefault="00215CCC" w:rsidP="00215CCC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  <w:r w:rsidRPr="00215CCC">
        <w:rPr>
          <w:rFonts w:ascii="Calibri" w:hAnsi="Calibri" w:cs="Arial"/>
          <w:b/>
          <w:sz w:val="22"/>
          <w:szCs w:val="22"/>
          <w:lang w:val="en-US"/>
        </w:rPr>
        <w:t>Contact Person:</w:t>
      </w:r>
      <w:bookmarkStart w:id="1" w:name="_Hlk110438804"/>
    </w:p>
    <w:p w14:paraId="4156DBDC" w14:textId="77777777" w:rsidR="00215CCC" w:rsidRPr="002200B7" w:rsidRDefault="00215CCC" w:rsidP="00215CCC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141"/>
        <w:rPr>
          <w:rFonts w:cs="Arial"/>
          <w:b/>
          <w:sz w:val="20"/>
        </w:rPr>
      </w:pPr>
      <w:r w:rsidRPr="002200B7">
        <w:rPr>
          <w:rFonts w:cs="Arial"/>
          <w:b/>
          <w:sz w:val="20"/>
        </w:rPr>
        <w:t>Name:</w:t>
      </w:r>
      <w:r w:rsidRPr="002200B7">
        <w:rPr>
          <w:rFonts w:cs="Arial"/>
          <w:b/>
          <w:sz w:val="20"/>
        </w:rPr>
        <w:tab/>
        <w:t>Anna Pantelidou</w:t>
      </w:r>
    </w:p>
    <w:p w14:paraId="3C3D4B55" w14:textId="77777777" w:rsidR="00215CCC" w:rsidRPr="002200B7" w:rsidRDefault="00215CCC" w:rsidP="00215CCC">
      <w:pPr>
        <w:tabs>
          <w:tab w:val="left" w:pos="2268"/>
        </w:tabs>
        <w:ind w:firstLine="426"/>
        <w:rPr>
          <w:rFonts w:ascii="Arial" w:hAnsi="Arial" w:cs="Arial"/>
          <w:bCs/>
        </w:rPr>
      </w:pPr>
      <w:r w:rsidRPr="002200B7">
        <w:rPr>
          <w:rFonts w:ascii="Arial" w:hAnsi="Arial" w:cs="Arial"/>
          <w:b/>
        </w:rPr>
        <w:t>E-mail Address:</w:t>
      </w:r>
      <w:r w:rsidRPr="002200B7">
        <w:rPr>
          <w:rFonts w:ascii="Arial" w:hAnsi="Arial" w:cs="Arial"/>
          <w:b/>
        </w:rPr>
        <w:tab/>
      </w:r>
      <w:r w:rsidRPr="002200B7">
        <w:rPr>
          <w:rFonts w:ascii="Arial" w:hAnsi="Arial" w:cs="Arial"/>
          <w:bCs/>
        </w:rPr>
        <w:t>anna.pantelidou@nokia.com</w:t>
      </w:r>
    </w:p>
    <w:bookmarkEnd w:id="1"/>
    <w:p w14:paraId="167FCF80" w14:textId="77777777" w:rsidR="00215CCC" w:rsidRPr="007645EF" w:rsidRDefault="00215CCC" w:rsidP="00215CCC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</w:p>
    <w:p w14:paraId="40483040" w14:textId="77777777" w:rsidR="00215CCC" w:rsidRPr="007645EF" w:rsidRDefault="00215CCC" w:rsidP="00215CCC">
      <w:pPr>
        <w:tabs>
          <w:tab w:val="left" w:pos="2268"/>
        </w:tabs>
        <w:rPr>
          <w:rStyle w:val="Hyperlink"/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Send any reply LS to:</w:t>
      </w:r>
      <w:r w:rsidRPr="007645EF">
        <w:rPr>
          <w:rFonts w:ascii="Calibri" w:hAnsi="Calibri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645EF">
          <w:rPr>
            <w:rStyle w:val="Hyperlink"/>
            <w:rFonts w:ascii="Calibri" w:hAnsi="Calibri" w:cs="Arial"/>
            <w:b/>
            <w:sz w:val="22"/>
            <w:szCs w:val="22"/>
          </w:rPr>
          <w:t>mailto:3GPPLiaison@etsi.org</w:t>
        </w:r>
      </w:hyperlink>
    </w:p>
    <w:p w14:paraId="2C6FDD6B" w14:textId="77777777" w:rsidR="00215CCC" w:rsidRPr="007645EF" w:rsidRDefault="00215CCC" w:rsidP="00215CCC">
      <w:pPr>
        <w:tabs>
          <w:tab w:val="left" w:pos="2268"/>
        </w:tabs>
        <w:rPr>
          <w:rFonts w:ascii="Calibri" w:hAnsi="Calibri" w:cs="Calibri"/>
          <w:b/>
          <w:sz w:val="22"/>
        </w:rPr>
      </w:pPr>
    </w:p>
    <w:p w14:paraId="5A8E275D" w14:textId="77777777" w:rsidR="00215CCC" w:rsidRPr="007645EF" w:rsidRDefault="00215CCC" w:rsidP="00215CCC">
      <w:pPr>
        <w:tabs>
          <w:tab w:val="left" w:pos="2268"/>
        </w:tabs>
        <w:rPr>
          <w:rFonts w:ascii="Calibri" w:hAnsi="Calibri" w:cs="Calibri"/>
          <w:bCs/>
          <w:sz w:val="24"/>
          <w:szCs w:val="22"/>
        </w:rPr>
      </w:pPr>
      <w:r w:rsidRPr="007645EF">
        <w:rPr>
          <w:rFonts w:ascii="Calibri" w:hAnsi="Calibri" w:cs="Calibri"/>
          <w:b/>
          <w:sz w:val="22"/>
        </w:rPr>
        <w:t>Attachments:</w:t>
      </w:r>
      <w:r w:rsidRPr="007645EF">
        <w:rPr>
          <w:rFonts w:ascii="Calibri" w:hAnsi="Calibri" w:cs="Calibri"/>
          <w:b/>
          <w:sz w:val="22"/>
        </w:rPr>
        <w:tab/>
        <w:t>None</w:t>
      </w:r>
      <w:r w:rsidRPr="007645EF">
        <w:rPr>
          <w:rFonts w:ascii="Calibri" w:hAnsi="Calibri" w:cs="Calibri"/>
          <w:b/>
          <w:sz w:val="24"/>
          <w:szCs w:val="22"/>
        </w:rPr>
        <w:t xml:space="preserve"> </w:t>
      </w:r>
      <w:r w:rsidRPr="007645EF">
        <w:rPr>
          <w:rFonts w:ascii="Calibri" w:hAnsi="Calibri" w:cs="Calibri"/>
          <w:bCs/>
          <w:sz w:val="24"/>
          <w:szCs w:val="22"/>
        </w:rPr>
        <w:tab/>
      </w:r>
    </w:p>
    <w:p w14:paraId="1A88FE4B" w14:textId="77777777" w:rsidR="00215CCC" w:rsidRPr="007645EF" w:rsidRDefault="00215CCC" w:rsidP="00215CCC">
      <w:pPr>
        <w:pBdr>
          <w:bottom w:val="single" w:sz="4" w:space="1" w:color="auto"/>
        </w:pBdr>
        <w:rPr>
          <w:rFonts w:ascii="Calibri" w:hAnsi="Calibri" w:cs="Calibri"/>
          <w:sz w:val="24"/>
          <w:szCs w:val="22"/>
        </w:rPr>
      </w:pPr>
    </w:p>
    <w:p w14:paraId="14903F1E" w14:textId="77777777" w:rsidR="00215CCC" w:rsidRPr="007645EF" w:rsidRDefault="00215CCC" w:rsidP="00215CCC">
      <w:pPr>
        <w:rPr>
          <w:rFonts w:ascii="Calibri" w:hAnsi="Calibri" w:cs="Arial"/>
          <w:sz w:val="22"/>
          <w:szCs w:val="22"/>
        </w:rPr>
      </w:pPr>
    </w:p>
    <w:p w14:paraId="7CD21A64" w14:textId="77777777" w:rsidR="00215CCC" w:rsidRPr="007645EF" w:rsidRDefault="00215CCC" w:rsidP="00215CCC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1. Overall Description:</w:t>
      </w:r>
    </w:p>
    <w:p w14:paraId="77AE8C53" w14:textId="14E41078" w:rsidR="00867C09" w:rsidRDefault="00215CCC" w:rsidP="00215CCC">
      <w:pPr>
        <w:spacing w:after="120"/>
      </w:pPr>
      <w:bookmarkStart w:id="2" w:name="_Hlk149836526"/>
      <w:bookmarkStart w:id="3" w:name="_Hlk159195854"/>
      <w:r>
        <w:rPr>
          <w:lang w:val="en-US"/>
        </w:rPr>
        <w:t xml:space="preserve">RAN3 </w:t>
      </w:r>
      <w:r w:rsidR="000A63AB">
        <w:rPr>
          <w:lang w:val="en-US"/>
        </w:rPr>
        <w:t xml:space="preserve">has </w:t>
      </w:r>
      <w:bookmarkEnd w:id="2"/>
      <w:bookmarkEnd w:id="3"/>
      <w:r w:rsidR="00867C09">
        <w:t xml:space="preserve">agreed to transfer a measured Energy Cost from gNB-DU to gNB-CU. However, in TS 28.554 there exists no measurement </w:t>
      </w:r>
      <w:r w:rsidR="00641A42">
        <w:t>to measure the Energy Consumption of</w:t>
      </w:r>
      <w:r w:rsidR="00867C09">
        <w:t xml:space="preserve"> </w:t>
      </w:r>
      <w:r w:rsidR="00641A42">
        <w:t xml:space="preserve">a gNB-DU. </w:t>
      </w:r>
    </w:p>
    <w:p w14:paraId="00C80E9C" w14:textId="77777777" w:rsidR="00867C09" w:rsidRPr="00B654C5" w:rsidRDefault="00867C09" w:rsidP="00215CCC">
      <w:pPr>
        <w:spacing w:after="120"/>
      </w:pPr>
    </w:p>
    <w:p w14:paraId="724A6739" w14:textId="77777777" w:rsidR="00215CCC" w:rsidRPr="007645EF" w:rsidRDefault="00215CCC" w:rsidP="00215CCC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2. Actions:</w:t>
      </w:r>
    </w:p>
    <w:p w14:paraId="2B66E640" w14:textId="23837B2F" w:rsidR="00215CCC" w:rsidRDefault="00215CCC" w:rsidP="00215CCC">
      <w:pPr>
        <w:spacing w:after="120"/>
        <w:ind w:left="1134" w:hanging="1134"/>
        <w:jc w:val="both"/>
        <w:rPr>
          <w:b/>
          <w:bCs/>
          <w:lang w:val="en-US"/>
        </w:rPr>
      </w:pPr>
      <w:r>
        <w:rPr>
          <w:rFonts w:ascii="Arial" w:hAnsi="Arial" w:cs="Arial"/>
          <w:b/>
        </w:rPr>
        <w:t xml:space="preserve">To SA5 : </w:t>
      </w:r>
      <w:r>
        <w:rPr>
          <w:rFonts w:ascii="Arial" w:hAnsi="Arial" w:cs="Arial"/>
          <w:b/>
        </w:rPr>
        <w:tab/>
      </w:r>
      <w:r>
        <w:rPr>
          <w:b/>
          <w:bCs/>
        </w:rPr>
        <w:t xml:space="preserve">RAN3 would like to ask SA5 to add </w:t>
      </w:r>
      <w:r w:rsidR="000A63AB">
        <w:rPr>
          <w:b/>
          <w:bCs/>
        </w:rPr>
        <w:t>an Energy Consumption measurement for gNB-DU in</w:t>
      </w:r>
      <w:r>
        <w:rPr>
          <w:b/>
          <w:bCs/>
        </w:rPr>
        <w:t xml:space="preserve"> TS 28.55</w:t>
      </w:r>
      <w:r w:rsidR="00012AF8">
        <w:rPr>
          <w:b/>
          <w:bCs/>
        </w:rPr>
        <w:t>4</w:t>
      </w:r>
      <w:r>
        <w:rPr>
          <w:b/>
          <w:bCs/>
        </w:rPr>
        <w:t>.</w:t>
      </w:r>
      <w:r w:rsidRPr="00C452D5">
        <w:rPr>
          <w:b/>
          <w:bCs/>
        </w:rPr>
        <w:t xml:space="preserve"> </w:t>
      </w:r>
    </w:p>
    <w:p w14:paraId="259BF87F" w14:textId="77777777" w:rsidR="00215CCC" w:rsidRPr="003506EC" w:rsidRDefault="00215CCC" w:rsidP="00215CCC">
      <w:pPr>
        <w:spacing w:after="120"/>
        <w:ind w:left="1134" w:hanging="1134"/>
        <w:jc w:val="both"/>
        <w:rPr>
          <w:b/>
          <w:bCs/>
        </w:rPr>
      </w:pPr>
      <w:r>
        <w:rPr>
          <w:b/>
          <w:bCs/>
          <w:lang w:val="en-US"/>
        </w:rPr>
        <w:t xml:space="preserve"> </w:t>
      </w:r>
    </w:p>
    <w:p w14:paraId="6B98F268" w14:textId="77777777" w:rsidR="00215CCC" w:rsidRPr="007645EF" w:rsidRDefault="00215CCC" w:rsidP="00215CCC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3. Dates of Next TSG-RAN WG3 Meetings:</w:t>
      </w:r>
    </w:p>
    <w:bookmarkEnd w:id="0"/>
    <w:p w14:paraId="65986A8D" w14:textId="7DFE5A46" w:rsidR="00215CCC" w:rsidRDefault="00215CCC" w:rsidP="00215CCC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</w:t>
      </w:r>
      <w:r w:rsidR="00012AF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552A83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- 2</w:t>
      </w:r>
      <w:r w:rsidR="00552A83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</w:t>
      </w:r>
      <w:r w:rsidR="00552A83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8542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52A83">
        <w:rPr>
          <w:rFonts w:ascii="Arial" w:hAnsi="Arial" w:cs="Arial"/>
          <w:bCs/>
        </w:rPr>
        <w:t>Orlando</w:t>
      </w:r>
      <w:r w:rsidRPr="007A049B">
        <w:rPr>
          <w:rFonts w:ascii="Arial" w:hAnsi="Arial" w:cs="Arial"/>
          <w:bCs/>
        </w:rPr>
        <w:t xml:space="preserve">, </w:t>
      </w:r>
      <w:r w:rsidR="00552A83">
        <w:rPr>
          <w:rFonts w:ascii="Arial" w:hAnsi="Arial" w:cs="Arial"/>
          <w:bCs/>
        </w:rPr>
        <w:t>USA</w:t>
      </w:r>
    </w:p>
    <w:p w14:paraId="233C9D48" w14:textId="1DBA0723" w:rsidR="00215CCC" w:rsidRPr="005B7938" w:rsidRDefault="00215CCC" w:rsidP="00215CCC">
      <w:pPr>
        <w:spacing w:after="120"/>
        <w:rPr>
          <w:rFonts w:ascii="Arial" w:hAnsi="Arial" w:cs="Arial"/>
          <w:bCs/>
        </w:rPr>
      </w:pPr>
      <w:r w:rsidRPr="006D04A8">
        <w:rPr>
          <w:rFonts w:ascii="Arial" w:hAnsi="Arial" w:cs="Arial"/>
          <w:bCs/>
        </w:rPr>
        <w:t>TSG-RAN WG3 Meeting RAN3#12</w:t>
      </w:r>
      <w:r w:rsidR="00012AF8">
        <w:rPr>
          <w:rFonts w:ascii="Arial" w:hAnsi="Arial" w:cs="Arial"/>
          <w:bCs/>
        </w:rPr>
        <w:t>7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>1</w:t>
      </w:r>
      <w:r w:rsidR="007D29C4">
        <w:rPr>
          <w:rFonts w:ascii="Arial" w:hAnsi="Arial" w:cs="Arial"/>
          <w:bCs/>
        </w:rPr>
        <w:t>7</w:t>
      </w:r>
      <w:r w:rsidRPr="006D04A8">
        <w:rPr>
          <w:rFonts w:ascii="Arial" w:hAnsi="Arial" w:cs="Arial"/>
          <w:bCs/>
        </w:rPr>
        <w:t xml:space="preserve"> - </w:t>
      </w:r>
      <w:r w:rsidR="007D29C4">
        <w:rPr>
          <w:rFonts w:ascii="Arial" w:hAnsi="Arial" w:cs="Arial"/>
          <w:bCs/>
        </w:rPr>
        <w:t>21</w:t>
      </w:r>
      <w:r w:rsidRPr="006D04A8">
        <w:rPr>
          <w:rFonts w:ascii="Arial" w:hAnsi="Arial" w:cs="Arial"/>
          <w:bCs/>
        </w:rPr>
        <w:t xml:space="preserve"> </w:t>
      </w:r>
      <w:r w:rsidR="007D29C4">
        <w:rPr>
          <w:rFonts w:ascii="Arial" w:hAnsi="Arial" w:cs="Arial"/>
          <w:bCs/>
        </w:rPr>
        <w:t>February</w:t>
      </w:r>
      <w:r w:rsidRPr="006D04A8">
        <w:rPr>
          <w:rFonts w:ascii="Arial" w:hAnsi="Arial" w:cs="Arial"/>
          <w:bCs/>
        </w:rPr>
        <w:t xml:space="preserve"> 202</w:t>
      </w:r>
      <w:r w:rsidR="007D29C4"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D29C4">
        <w:rPr>
          <w:rFonts w:ascii="Arial" w:hAnsi="Arial" w:cs="Arial"/>
          <w:bCs/>
        </w:rPr>
        <w:t>Athens, Greece</w:t>
      </w:r>
    </w:p>
    <w:p w14:paraId="676AA8DF" w14:textId="77777777" w:rsidR="00215CCC" w:rsidRPr="0059191F" w:rsidRDefault="00215CCC" w:rsidP="00215CCC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01DD6B6D" w14:textId="77777777" w:rsidR="00215CCC" w:rsidRDefault="00215CCC" w:rsidP="00215CCC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266EE41B" w14:textId="77777777" w:rsidR="00215CCC" w:rsidRDefault="00215CCC" w:rsidP="00215CCC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F1B112" w14:textId="77777777" w:rsidR="00CD6BAB" w:rsidRDefault="00CD6BAB">
      <w:r>
        <w:separator/>
      </w:r>
    </w:p>
  </w:endnote>
  <w:endnote w:type="continuationSeparator" w:id="0">
    <w:p w14:paraId="6F6D2ABC" w14:textId="77777777" w:rsidR="00CD6BAB" w:rsidRDefault="00CD6BAB">
      <w:r>
        <w:continuationSeparator/>
      </w:r>
    </w:p>
  </w:endnote>
  <w:endnote w:type="continuationNotice" w:id="1">
    <w:p w14:paraId="7E8ECAAD" w14:textId="77777777" w:rsidR="00CD6BAB" w:rsidRDefault="00CD6B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B755A2" w14:textId="77777777" w:rsidR="00CD6BAB" w:rsidRDefault="00CD6BAB">
      <w:r>
        <w:separator/>
      </w:r>
    </w:p>
  </w:footnote>
  <w:footnote w:type="continuationSeparator" w:id="0">
    <w:p w14:paraId="684DD50B" w14:textId="77777777" w:rsidR="00CD6BAB" w:rsidRDefault="00CD6BAB">
      <w:r>
        <w:continuationSeparator/>
      </w:r>
    </w:p>
  </w:footnote>
  <w:footnote w:type="continuationNotice" w:id="1">
    <w:p w14:paraId="6045D9C5" w14:textId="77777777" w:rsidR="00CD6BAB" w:rsidRDefault="00CD6BA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430A00"/>
    <w:multiLevelType w:val="hybridMultilevel"/>
    <w:tmpl w:val="B05432E2"/>
    <w:lvl w:ilvl="0" w:tplc="869C9A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B244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68F4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D200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04D3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04E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D204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3ABC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C62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4E2591D"/>
    <w:multiLevelType w:val="hybridMultilevel"/>
    <w:tmpl w:val="E06C1DFC"/>
    <w:lvl w:ilvl="0" w:tplc="BBF65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6BC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36FF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DA22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12E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864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845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CC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04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EF960C8"/>
    <w:multiLevelType w:val="hybridMultilevel"/>
    <w:tmpl w:val="62CA7E40"/>
    <w:lvl w:ilvl="0" w:tplc="D87003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C4BA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BE99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4608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0AAD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D46C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BC7C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320E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5A7D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B81409"/>
    <w:multiLevelType w:val="hybridMultilevel"/>
    <w:tmpl w:val="A492E54C"/>
    <w:lvl w:ilvl="0" w:tplc="33546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8ECC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24F6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B40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B05D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F287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22ED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025F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C619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3D55140"/>
    <w:multiLevelType w:val="hybridMultilevel"/>
    <w:tmpl w:val="87404402"/>
    <w:lvl w:ilvl="0" w:tplc="56543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1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83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AB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2D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A2CA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5AF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A0C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C7D641A"/>
    <w:multiLevelType w:val="hybridMultilevel"/>
    <w:tmpl w:val="110A2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3C44FD"/>
    <w:multiLevelType w:val="hybridMultilevel"/>
    <w:tmpl w:val="A950DA34"/>
    <w:lvl w:ilvl="0" w:tplc="A1E09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C41B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E82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C6BA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FCD9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52B7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6082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84CE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AEE5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3A2F2B"/>
    <w:multiLevelType w:val="hybridMultilevel"/>
    <w:tmpl w:val="627ED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A4F02"/>
    <w:multiLevelType w:val="hybridMultilevel"/>
    <w:tmpl w:val="857ED9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A4A55"/>
    <w:multiLevelType w:val="hybridMultilevel"/>
    <w:tmpl w:val="BC209EEE"/>
    <w:lvl w:ilvl="0" w:tplc="B622D4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C55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9089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46F2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C0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389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B843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8262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58E0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9B04D41"/>
    <w:multiLevelType w:val="hybridMultilevel"/>
    <w:tmpl w:val="DF5E9A74"/>
    <w:lvl w:ilvl="0" w:tplc="BBE03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E07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60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8D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65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5C91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8E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96A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AC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F124803"/>
    <w:multiLevelType w:val="hybridMultilevel"/>
    <w:tmpl w:val="E2543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C11DD9"/>
    <w:multiLevelType w:val="hybridMultilevel"/>
    <w:tmpl w:val="AEC2F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8A58E5"/>
    <w:multiLevelType w:val="hybridMultilevel"/>
    <w:tmpl w:val="0682E9BA"/>
    <w:lvl w:ilvl="0" w:tplc="207A5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481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E8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6C01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AB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45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EEB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6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E63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8AD6490"/>
    <w:multiLevelType w:val="hybridMultilevel"/>
    <w:tmpl w:val="07545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56309C"/>
    <w:multiLevelType w:val="hybridMultilevel"/>
    <w:tmpl w:val="F9863892"/>
    <w:lvl w:ilvl="0" w:tplc="A710B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7A0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41C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60C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80E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6EB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EE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849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64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A067B15"/>
    <w:multiLevelType w:val="hybridMultilevel"/>
    <w:tmpl w:val="723851AE"/>
    <w:lvl w:ilvl="0" w:tplc="D25EE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AAD4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0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58A17A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6EE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0E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307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8C1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DAB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BF831A9"/>
    <w:multiLevelType w:val="hybridMultilevel"/>
    <w:tmpl w:val="C69C0320"/>
    <w:lvl w:ilvl="0" w:tplc="62B2E0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D230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544E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3AE1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5639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CE0C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960A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EE2B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BA52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CB51154"/>
    <w:multiLevelType w:val="hybridMultilevel"/>
    <w:tmpl w:val="9F76EF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940E93"/>
    <w:multiLevelType w:val="hybridMultilevel"/>
    <w:tmpl w:val="C090101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67574C1"/>
    <w:multiLevelType w:val="hybridMultilevel"/>
    <w:tmpl w:val="C3981FB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66DD694B"/>
    <w:multiLevelType w:val="hybridMultilevel"/>
    <w:tmpl w:val="485A2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F945DBC"/>
    <w:multiLevelType w:val="hybridMultilevel"/>
    <w:tmpl w:val="9878B63C"/>
    <w:lvl w:ilvl="0" w:tplc="BDD2A2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0436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4C8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3289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2654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8C1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7EA0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E684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3A26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7BB51AE1"/>
    <w:multiLevelType w:val="hybridMultilevel"/>
    <w:tmpl w:val="CA0829AE"/>
    <w:lvl w:ilvl="0" w:tplc="432AF79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FCB6747A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FAA8BC3C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C76E82AC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7B2CDAE8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8B76A6C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9C36416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A5AF3E8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CA84D994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FEB372C"/>
    <w:multiLevelType w:val="hybridMultilevel"/>
    <w:tmpl w:val="B210A3EC"/>
    <w:lvl w:ilvl="0" w:tplc="3B6C1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602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4A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7E9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E5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32F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AB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C8F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4A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1"/>
  </w:num>
  <w:num w:numId="4" w16cid:durableId="535581678">
    <w:abstractNumId w:val="12"/>
  </w:num>
  <w:num w:numId="5" w16cid:durableId="1293485520">
    <w:abstractNumId w:val="26"/>
  </w:num>
  <w:num w:numId="6" w16cid:durableId="518593314">
    <w:abstractNumId w:val="8"/>
  </w:num>
  <w:num w:numId="7" w16cid:durableId="133304696">
    <w:abstractNumId w:val="23"/>
  </w:num>
  <w:num w:numId="8" w16cid:durableId="1401951229">
    <w:abstractNumId w:val="4"/>
  </w:num>
  <w:num w:numId="9" w16cid:durableId="765687038">
    <w:abstractNumId w:val="2"/>
  </w:num>
  <w:num w:numId="10" w16cid:durableId="1190608963">
    <w:abstractNumId w:val="28"/>
  </w:num>
  <w:num w:numId="11" w16cid:durableId="1298758106">
    <w:abstractNumId w:val="19"/>
  </w:num>
  <w:num w:numId="12" w16cid:durableId="485165343">
    <w:abstractNumId w:val="18"/>
  </w:num>
  <w:num w:numId="13" w16cid:durableId="389350407">
    <w:abstractNumId w:val="5"/>
  </w:num>
  <w:num w:numId="14" w16cid:durableId="195781584">
    <w:abstractNumId w:val="29"/>
  </w:num>
  <w:num w:numId="15" w16cid:durableId="1483423386">
    <w:abstractNumId w:val="13"/>
  </w:num>
  <w:num w:numId="16" w16cid:durableId="1742748413">
    <w:abstractNumId w:val="20"/>
  </w:num>
  <w:num w:numId="17" w16cid:durableId="1818763474">
    <w:abstractNumId w:val="6"/>
  </w:num>
  <w:num w:numId="18" w16cid:durableId="1667585086">
    <w:abstractNumId w:val="11"/>
  </w:num>
  <w:num w:numId="19" w16cid:durableId="1271208106">
    <w:abstractNumId w:val="3"/>
  </w:num>
  <w:num w:numId="20" w16cid:durableId="305671312">
    <w:abstractNumId w:val="27"/>
  </w:num>
  <w:num w:numId="21" w16cid:durableId="1929924767">
    <w:abstractNumId w:val="16"/>
  </w:num>
  <w:num w:numId="22" w16cid:durableId="1059861415">
    <w:abstractNumId w:val="14"/>
  </w:num>
  <w:num w:numId="23" w16cid:durableId="801921517">
    <w:abstractNumId w:val="9"/>
  </w:num>
  <w:num w:numId="24" w16cid:durableId="373887140">
    <w:abstractNumId w:val="22"/>
  </w:num>
  <w:num w:numId="25" w16cid:durableId="665866287">
    <w:abstractNumId w:val="21"/>
  </w:num>
  <w:num w:numId="26" w16cid:durableId="38943242">
    <w:abstractNumId w:val="17"/>
  </w:num>
  <w:num w:numId="27" w16cid:durableId="933518623">
    <w:abstractNumId w:val="7"/>
  </w:num>
  <w:num w:numId="28" w16cid:durableId="1769815375">
    <w:abstractNumId w:val="10"/>
  </w:num>
  <w:num w:numId="29" w16cid:durableId="345209976">
    <w:abstractNumId w:val="15"/>
  </w:num>
  <w:num w:numId="30" w16cid:durableId="621496537">
    <w:abstractNumId w:val="24"/>
  </w:num>
  <w:num w:numId="31" w16cid:durableId="806985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061B4"/>
    <w:rsid w:val="00011A64"/>
    <w:rsid w:val="00012AF8"/>
    <w:rsid w:val="00017BB2"/>
    <w:rsid w:val="00024635"/>
    <w:rsid w:val="00030291"/>
    <w:rsid w:val="00030DA5"/>
    <w:rsid w:val="00033397"/>
    <w:rsid w:val="000342C7"/>
    <w:rsid w:val="00036A06"/>
    <w:rsid w:val="00040095"/>
    <w:rsid w:val="00047E7D"/>
    <w:rsid w:val="0005563E"/>
    <w:rsid w:val="00055760"/>
    <w:rsid w:val="00057777"/>
    <w:rsid w:val="0006188C"/>
    <w:rsid w:val="00065B77"/>
    <w:rsid w:val="00080512"/>
    <w:rsid w:val="00083F0D"/>
    <w:rsid w:val="00092312"/>
    <w:rsid w:val="000A3911"/>
    <w:rsid w:val="000A63AB"/>
    <w:rsid w:val="000B7BCF"/>
    <w:rsid w:val="000C23DE"/>
    <w:rsid w:val="000C2F70"/>
    <w:rsid w:val="000C3CBB"/>
    <w:rsid w:val="000C4CF7"/>
    <w:rsid w:val="000C556D"/>
    <w:rsid w:val="000D376D"/>
    <w:rsid w:val="000D4DE6"/>
    <w:rsid w:val="000D58AB"/>
    <w:rsid w:val="000E7FAF"/>
    <w:rsid w:val="001075B7"/>
    <w:rsid w:val="001370F2"/>
    <w:rsid w:val="00141A3D"/>
    <w:rsid w:val="0014613E"/>
    <w:rsid w:val="001549DD"/>
    <w:rsid w:val="001550D6"/>
    <w:rsid w:val="0017035B"/>
    <w:rsid w:val="0017573D"/>
    <w:rsid w:val="00177D17"/>
    <w:rsid w:val="00185902"/>
    <w:rsid w:val="00191D2F"/>
    <w:rsid w:val="00194CD0"/>
    <w:rsid w:val="001A4A66"/>
    <w:rsid w:val="001B0158"/>
    <w:rsid w:val="001B08B3"/>
    <w:rsid w:val="001B265E"/>
    <w:rsid w:val="001B7208"/>
    <w:rsid w:val="001C4281"/>
    <w:rsid w:val="001D0D3F"/>
    <w:rsid w:val="001E39D1"/>
    <w:rsid w:val="001F168B"/>
    <w:rsid w:val="001F3A0E"/>
    <w:rsid w:val="001F70B7"/>
    <w:rsid w:val="00200F4A"/>
    <w:rsid w:val="00204301"/>
    <w:rsid w:val="002068A3"/>
    <w:rsid w:val="00215CCC"/>
    <w:rsid w:val="00225F6D"/>
    <w:rsid w:val="0022606D"/>
    <w:rsid w:val="002305DD"/>
    <w:rsid w:val="00241500"/>
    <w:rsid w:val="00242C2A"/>
    <w:rsid w:val="00243BC7"/>
    <w:rsid w:val="002553C2"/>
    <w:rsid w:val="002623FC"/>
    <w:rsid w:val="00264608"/>
    <w:rsid w:val="002747EC"/>
    <w:rsid w:val="002855BF"/>
    <w:rsid w:val="0028583D"/>
    <w:rsid w:val="00285C3F"/>
    <w:rsid w:val="00286FC6"/>
    <w:rsid w:val="00292074"/>
    <w:rsid w:val="00294AFE"/>
    <w:rsid w:val="002953B2"/>
    <w:rsid w:val="002A72B3"/>
    <w:rsid w:val="002B105C"/>
    <w:rsid w:val="002B1092"/>
    <w:rsid w:val="002C2A71"/>
    <w:rsid w:val="002C2ACE"/>
    <w:rsid w:val="002C48EE"/>
    <w:rsid w:val="002E1692"/>
    <w:rsid w:val="002F0805"/>
    <w:rsid w:val="002F0D22"/>
    <w:rsid w:val="002F19C9"/>
    <w:rsid w:val="00303D18"/>
    <w:rsid w:val="00304CE4"/>
    <w:rsid w:val="003070A7"/>
    <w:rsid w:val="00314840"/>
    <w:rsid w:val="003172DC"/>
    <w:rsid w:val="00326069"/>
    <w:rsid w:val="00333D26"/>
    <w:rsid w:val="0033499E"/>
    <w:rsid w:val="00341E0A"/>
    <w:rsid w:val="003454FC"/>
    <w:rsid w:val="00347E9E"/>
    <w:rsid w:val="0035462D"/>
    <w:rsid w:val="00363177"/>
    <w:rsid w:val="003702F7"/>
    <w:rsid w:val="00370A91"/>
    <w:rsid w:val="00380C9E"/>
    <w:rsid w:val="00382033"/>
    <w:rsid w:val="00386BB5"/>
    <w:rsid w:val="00395682"/>
    <w:rsid w:val="00397D21"/>
    <w:rsid w:val="003B042A"/>
    <w:rsid w:val="003B3FB3"/>
    <w:rsid w:val="003C03A5"/>
    <w:rsid w:val="003C4E37"/>
    <w:rsid w:val="003C5128"/>
    <w:rsid w:val="003C69F7"/>
    <w:rsid w:val="003E1194"/>
    <w:rsid w:val="003E16BE"/>
    <w:rsid w:val="003E6AD7"/>
    <w:rsid w:val="003E7223"/>
    <w:rsid w:val="003F0A6F"/>
    <w:rsid w:val="00401855"/>
    <w:rsid w:val="0040301B"/>
    <w:rsid w:val="00406DB2"/>
    <w:rsid w:val="004128E3"/>
    <w:rsid w:val="0041766C"/>
    <w:rsid w:val="00417A40"/>
    <w:rsid w:val="004512B5"/>
    <w:rsid w:val="004621A3"/>
    <w:rsid w:val="00464695"/>
    <w:rsid w:val="00475FA8"/>
    <w:rsid w:val="00480BC6"/>
    <w:rsid w:val="004868E3"/>
    <w:rsid w:val="00492F3D"/>
    <w:rsid w:val="004C5539"/>
    <w:rsid w:val="004C7BC3"/>
    <w:rsid w:val="004D2496"/>
    <w:rsid w:val="004D3578"/>
    <w:rsid w:val="004D380D"/>
    <w:rsid w:val="004D3F58"/>
    <w:rsid w:val="004D5E47"/>
    <w:rsid w:val="004E213A"/>
    <w:rsid w:val="004E21FC"/>
    <w:rsid w:val="004E689C"/>
    <w:rsid w:val="004F27B2"/>
    <w:rsid w:val="00503171"/>
    <w:rsid w:val="0051501B"/>
    <w:rsid w:val="005153FE"/>
    <w:rsid w:val="00516778"/>
    <w:rsid w:val="005240A4"/>
    <w:rsid w:val="00525FE9"/>
    <w:rsid w:val="00531C12"/>
    <w:rsid w:val="00534DA0"/>
    <w:rsid w:val="005364DC"/>
    <w:rsid w:val="00540B31"/>
    <w:rsid w:val="00541D7A"/>
    <w:rsid w:val="00543E6C"/>
    <w:rsid w:val="00544635"/>
    <w:rsid w:val="00552A83"/>
    <w:rsid w:val="00553F96"/>
    <w:rsid w:val="005617CD"/>
    <w:rsid w:val="00565087"/>
    <w:rsid w:val="0056573F"/>
    <w:rsid w:val="00565BE9"/>
    <w:rsid w:val="00571CE2"/>
    <w:rsid w:val="00576FE5"/>
    <w:rsid w:val="00577BF6"/>
    <w:rsid w:val="005805D3"/>
    <w:rsid w:val="0059193E"/>
    <w:rsid w:val="005A27D5"/>
    <w:rsid w:val="005A4971"/>
    <w:rsid w:val="005B1232"/>
    <w:rsid w:val="005B2EEF"/>
    <w:rsid w:val="005B50A5"/>
    <w:rsid w:val="005C43CD"/>
    <w:rsid w:val="005D3E11"/>
    <w:rsid w:val="005D4274"/>
    <w:rsid w:val="005D6C57"/>
    <w:rsid w:val="005E2530"/>
    <w:rsid w:val="005E399D"/>
    <w:rsid w:val="005E78FB"/>
    <w:rsid w:val="00603D1E"/>
    <w:rsid w:val="00605E3E"/>
    <w:rsid w:val="00606DA9"/>
    <w:rsid w:val="00607B17"/>
    <w:rsid w:val="0061046D"/>
    <w:rsid w:val="00611566"/>
    <w:rsid w:val="00611D47"/>
    <w:rsid w:val="00617F14"/>
    <w:rsid w:val="00641A42"/>
    <w:rsid w:val="006454FB"/>
    <w:rsid w:val="00656E1E"/>
    <w:rsid w:val="006604E4"/>
    <w:rsid w:val="0068542E"/>
    <w:rsid w:val="006862BC"/>
    <w:rsid w:val="006869C3"/>
    <w:rsid w:val="00692D28"/>
    <w:rsid w:val="00695A4C"/>
    <w:rsid w:val="00697749"/>
    <w:rsid w:val="006A101E"/>
    <w:rsid w:val="006A2193"/>
    <w:rsid w:val="006A6CEE"/>
    <w:rsid w:val="006B36A5"/>
    <w:rsid w:val="006B4195"/>
    <w:rsid w:val="006C54B5"/>
    <w:rsid w:val="006D1E24"/>
    <w:rsid w:val="006E0F1C"/>
    <w:rsid w:val="006E72D7"/>
    <w:rsid w:val="006F2CA1"/>
    <w:rsid w:val="00702BDF"/>
    <w:rsid w:val="007318F1"/>
    <w:rsid w:val="0073469A"/>
    <w:rsid w:val="00734A5B"/>
    <w:rsid w:val="00735F57"/>
    <w:rsid w:val="00741EC5"/>
    <w:rsid w:val="00743525"/>
    <w:rsid w:val="00744E76"/>
    <w:rsid w:val="00746259"/>
    <w:rsid w:val="007476DB"/>
    <w:rsid w:val="0075000A"/>
    <w:rsid w:val="0075565E"/>
    <w:rsid w:val="00757D40"/>
    <w:rsid w:val="00765A81"/>
    <w:rsid w:val="00774846"/>
    <w:rsid w:val="007815E2"/>
    <w:rsid w:val="00781F0F"/>
    <w:rsid w:val="00782170"/>
    <w:rsid w:val="0078727C"/>
    <w:rsid w:val="0079415C"/>
    <w:rsid w:val="00794D81"/>
    <w:rsid w:val="00797D4B"/>
    <w:rsid w:val="007C095F"/>
    <w:rsid w:val="007C1636"/>
    <w:rsid w:val="007D29C4"/>
    <w:rsid w:val="007D3B84"/>
    <w:rsid w:val="007D5902"/>
    <w:rsid w:val="007E08D9"/>
    <w:rsid w:val="007E2D1C"/>
    <w:rsid w:val="007F2676"/>
    <w:rsid w:val="00801D66"/>
    <w:rsid w:val="00802106"/>
    <w:rsid w:val="008028A4"/>
    <w:rsid w:val="00806067"/>
    <w:rsid w:val="00806520"/>
    <w:rsid w:val="00814D6C"/>
    <w:rsid w:val="00826023"/>
    <w:rsid w:val="00830106"/>
    <w:rsid w:val="00840916"/>
    <w:rsid w:val="00851611"/>
    <w:rsid w:val="00852F7C"/>
    <w:rsid w:val="00853EDD"/>
    <w:rsid w:val="008604EE"/>
    <w:rsid w:val="0086131D"/>
    <w:rsid w:val="00867C09"/>
    <w:rsid w:val="00870854"/>
    <w:rsid w:val="00872FA4"/>
    <w:rsid w:val="0087352F"/>
    <w:rsid w:val="0087401D"/>
    <w:rsid w:val="008768CA"/>
    <w:rsid w:val="00880559"/>
    <w:rsid w:val="008840E9"/>
    <w:rsid w:val="008872C2"/>
    <w:rsid w:val="00894B69"/>
    <w:rsid w:val="008C1315"/>
    <w:rsid w:val="008C2835"/>
    <w:rsid w:val="008C484F"/>
    <w:rsid w:val="008C490B"/>
    <w:rsid w:val="008D229E"/>
    <w:rsid w:val="008E0B99"/>
    <w:rsid w:val="008E2859"/>
    <w:rsid w:val="0090271F"/>
    <w:rsid w:val="00903D8C"/>
    <w:rsid w:val="00913D4D"/>
    <w:rsid w:val="00921644"/>
    <w:rsid w:val="00925076"/>
    <w:rsid w:val="00933148"/>
    <w:rsid w:val="009343D0"/>
    <w:rsid w:val="00942EC2"/>
    <w:rsid w:val="0094366D"/>
    <w:rsid w:val="00946FAF"/>
    <w:rsid w:val="0094712E"/>
    <w:rsid w:val="00954BCB"/>
    <w:rsid w:val="009563AD"/>
    <w:rsid w:val="00961B32"/>
    <w:rsid w:val="00971683"/>
    <w:rsid w:val="00972FD7"/>
    <w:rsid w:val="00974BB0"/>
    <w:rsid w:val="009816AD"/>
    <w:rsid w:val="009A6E4F"/>
    <w:rsid w:val="009C4D5C"/>
    <w:rsid w:val="009C60BB"/>
    <w:rsid w:val="009D0A28"/>
    <w:rsid w:val="009D22B5"/>
    <w:rsid w:val="009D44C3"/>
    <w:rsid w:val="009E618D"/>
    <w:rsid w:val="009F0FD9"/>
    <w:rsid w:val="009F3B54"/>
    <w:rsid w:val="009F601F"/>
    <w:rsid w:val="009F7E6E"/>
    <w:rsid w:val="00A046FD"/>
    <w:rsid w:val="00A10F02"/>
    <w:rsid w:val="00A205A9"/>
    <w:rsid w:val="00A53724"/>
    <w:rsid w:val="00A559F6"/>
    <w:rsid w:val="00A5612A"/>
    <w:rsid w:val="00A710BA"/>
    <w:rsid w:val="00A74166"/>
    <w:rsid w:val="00A814E6"/>
    <w:rsid w:val="00A82346"/>
    <w:rsid w:val="00A82A8B"/>
    <w:rsid w:val="00A8361A"/>
    <w:rsid w:val="00A94343"/>
    <w:rsid w:val="00A9671C"/>
    <w:rsid w:val="00AA74CB"/>
    <w:rsid w:val="00AB6AAB"/>
    <w:rsid w:val="00AB6D72"/>
    <w:rsid w:val="00AC4A53"/>
    <w:rsid w:val="00AC66D6"/>
    <w:rsid w:val="00AC66E4"/>
    <w:rsid w:val="00AD0338"/>
    <w:rsid w:val="00AD4BCF"/>
    <w:rsid w:val="00AF3B25"/>
    <w:rsid w:val="00AF4A8E"/>
    <w:rsid w:val="00AF6CC5"/>
    <w:rsid w:val="00AF78D5"/>
    <w:rsid w:val="00B0454F"/>
    <w:rsid w:val="00B1063A"/>
    <w:rsid w:val="00B15449"/>
    <w:rsid w:val="00B21241"/>
    <w:rsid w:val="00B325E7"/>
    <w:rsid w:val="00B3439E"/>
    <w:rsid w:val="00B477C9"/>
    <w:rsid w:val="00B63260"/>
    <w:rsid w:val="00B71A64"/>
    <w:rsid w:val="00B746AA"/>
    <w:rsid w:val="00B76B4F"/>
    <w:rsid w:val="00B93496"/>
    <w:rsid w:val="00B9781E"/>
    <w:rsid w:val="00BB6310"/>
    <w:rsid w:val="00BB6AE0"/>
    <w:rsid w:val="00BB7104"/>
    <w:rsid w:val="00BB78CF"/>
    <w:rsid w:val="00BC2DC7"/>
    <w:rsid w:val="00BC4C85"/>
    <w:rsid w:val="00BD64E4"/>
    <w:rsid w:val="00BD6CFD"/>
    <w:rsid w:val="00BD7C84"/>
    <w:rsid w:val="00BE12E5"/>
    <w:rsid w:val="00BF79F1"/>
    <w:rsid w:val="00C03035"/>
    <w:rsid w:val="00C219C3"/>
    <w:rsid w:val="00C275BC"/>
    <w:rsid w:val="00C33079"/>
    <w:rsid w:val="00C365F1"/>
    <w:rsid w:val="00C40A8F"/>
    <w:rsid w:val="00C43B31"/>
    <w:rsid w:val="00C47051"/>
    <w:rsid w:val="00C50536"/>
    <w:rsid w:val="00C55EB7"/>
    <w:rsid w:val="00C64DE1"/>
    <w:rsid w:val="00C815E9"/>
    <w:rsid w:val="00C84ED9"/>
    <w:rsid w:val="00C870EB"/>
    <w:rsid w:val="00CA3D0C"/>
    <w:rsid w:val="00CA4776"/>
    <w:rsid w:val="00CB0A1D"/>
    <w:rsid w:val="00CB6651"/>
    <w:rsid w:val="00CB6887"/>
    <w:rsid w:val="00CD19DA"/>
    <w:rsid w:val="00CD320E"/>
    <w:rsid w:val="00CD3B71"/>
    <w:rsid w:val="00CD4C7B"/>
    <w:rsid w:val="00CD50FE"/>
    <w:rsid w:val="00CD6BAB"/>
    <w:rsid w:val="00CE7505"/>
    <w:rsid w:val="00D07226"/>
    <w:rsid w:val="00D11329"/>
    <w:rsid w:val="00D22038"/>
    <w:rsid w:val="00D227B5"/>
    <w:rsid w:val="00D45717"/>
    <w:rsid w:val="00D738D6"/>
    <w:rsid w:val="00D80795"/>
    <w:rsid w:val="00D81D78"/>
    <w:rsid w:val="00D8385B"/>
    <w:rsid w:val="00D86AB5"/>
    <w:rsid w:val="00D87E00"/>
    <w:rsid w:val="00D908B4"/>
    <w:rsid w:val="00D9134D"/>
    <w:rsid w:val="00D95538"/>
    <w:rsid w:val="00D97CD9"/>
    <w:rsid w:val="00DA58E4"/>
    <w:rsid w:val="00DA7A03"/>
    <w:rsid w:val="00DB1818"/>
    <w:rsid w:val="00DB397B"/>
    <w:rsid w:val="00DC309B"/>
    <w:rsid w:val="00DC4DA2"/>
    <w:rsid w:val="00DD4EE5"/>
    <w:rsid w:val="00DE1406"/>
    <w:rsid w:val="00E04305"/>
    <w:rsid w:val="00E07838"/>
    <w:rsid w:val="00E261F1"/>
    <w:rsid w:val="00E340BC"/>
    <w:rsid w:val="00E51F8B"/>
    <w:rsid w:val="00E62835"/>
    <w:rsid w:val="00E65A27"/>
    <w:rsid w:val="00E77645"/>
    <w:rsid w:val="00E852FF"/>
    <w:rsid w:val="00E86708"/>
    <w:rsid w:val="00E90ABE"/>
    <w:rsid w:val="00EA1D56"/>
    <w:rsid w:val="00EA22F8"/>
    <w:rsid w:val="00EA7B2C"/>
    <w:rsid w:val="00EC4A25"/>
    <w:rsid w:val="00EC572D"/>
    <w:rsid w:val="00ED096C"/>
    <w:rsid w:val="00ED6597"/>
    <w:rsid w:val="00EE0A1E"/>
    <w:rsid w:val="00EE0EE2"/>
    <w:rsid w:val="00EE5650"/>
    <w:rsid w:val="00F025A2"/>
    <w:rsid w:val="00F1677B"/>
    <w:rsid w:val="00F2026E"/>
    <w:rsid w:val="00F2210A"/>
    <w:rsid w:val="00F2336F"/>
    <w:rsid w:val="00F37743"/>
    <w:rsid w:val="00F54A3D"/>
    <w:rsid w:val="00F653B8"/>
    <w:rsid w:val="00F76F8F"/>
    <w:rsid w:val="00F86694"/>
    <w:rsid w:val="00F90316"/>
    <w:rsid w:val="00FA1266"/>
    <w:rsid w:val="00FA6A28"/>
    <w:rsid w:val="00FB2BEA"/>
    <w:rsid w:val="00FC1192"/>
    <w:rsid w:val="00FC2462"/>
    <w:rsid w:val="00FC53BF"/>
    <w:rsid w:val="00FC6713"/>
    <w:rsid w:val="00FF0032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44A18DDD-9D1D-4E2C-9B20-E87BE3111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25E7"/>
  </w:style>
  <w:style w:type="character" w:customStyle="1" w:styleId="CommentTextChar">
    <w:name w:val="Comment Text Char"/>
    <w:link w:val="CommentText"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character" w:customStyle="1" w:styleId="Heading2Char">
    <w:name w:val="Heading 2 Char"/>
    <w:link w:val="Heading2"/>
    <w:rsid w:val="00B0454F"/>
    <w:rPr>
      <w:rFonts w:ascii="Arial" w:hAnsi="Arial"/>
      <w:sz w:val="32"/>
      <w:lang w:val="en-GB"/>
    </w:rPr>
  </w:style>
  <w:style w:type="character" w:customStyle="1" w:styleId="normaltextrun">
    <w:name w:val="normaltextrun"/>
    <w:basedOn w:val="DefaultParagraphFont"/>
    <w:rsid w:val="002C48EE"/>
  </w:style>
  <w:style w:type="paragraph" w:styleId="Revision">
    <w:name w:val="Revision"/>
    <w:hidden/>
    <w:uiPriority w:val="99"/>
    <w:semiHidden/>
    <w:rsid w:val="0031484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4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985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4</cp:revision>
  <dcterms:created xsi:type="dcterms:W3CDTF">2024-10-02T22:58:00Z</dcterms:created>
  <dcterms:modified xsi:type="dcterms:W3CDTF">2024-10-03T00:23:00Z</dcterms:modified>
</cp:coreProperties>
</file>